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56F370" w14:textId="788310CC" w:rsidR="00C13880" w:rsidRPr="00CB0709" w:rsidRDefault="007B470B" w:rsidP="00DC7227">
      <w:pPr>
        <w:spacing w:line="276" w:lineRule="auto"/>
        <w:jc w:val="right"/>
        <w:rPr>
          <w:rFonts w:ascii="Cambria" w:hAnsi="Cambria"/>
          <w:i/>
          <w:sz w:val="20"/>
          <w:szCs w:val="22"/>
        </w:rPr>
      </w:pPr>
      <w:r>
        <w:rPr>
          <w:rFonts w:ascii="Cambria" w:hAnsi="Cambria"/>
          <w:i/>
          <w:sz w:val="20"/>
          <w:szCs w:val="22"/>
        </w:rPr>
        <w:t>PRILOGA: 5.2</w:t>
      </w:r>
      <w:r w:rsidR="00B52DC6">
        <w:rPr>
          <w:rFonts w:ascii="Cambria" w:hAnsi="Cambria"/>
          <w:i/>
          <w:sz w:val="20"/>
          <w:szCs w:val="22"/>
        </w:rPr>
        <w:t xml:space="preserve">. </w:t>
      </w:r>
      <w:r w:rsidR="008B607B" w:rsidRPr="00CB0709">
        <w:rPr>
          <w:rFonts w:ascii="Cambria" w:hAnsi="Cambria"/>
          <w:i/>
          <w:sz w:val="20"/>
          <w:szCs w:val="22"/>
        </w:rPr>
        <w:t>Vzorec z</w:t>
      </w:r>
      <w:r w:rsidR="00C13880" w:rsidRPr="00CB0709">
        <w:rPr>
          <w:rFonts w:ascii="Cambria" w:hAnsi="Cambria"/>
          <w:i/>
          <w:sz w:val="20"/>
          <w:szCs w:val="22"/>
        </w:rPr>
        <w:t>avarovanj</w:t>
      </w:r>
      <w:r w:rsidR="008B607B" w:rsidRPr="00CB0709">
        <w:rPr>
          <w:rFonts w:ascii="Cambria" w:hAnsi="Cambria"/>
          <w:i/>
          <w:sz w:val="20"/>
          <w:szCs w:val="22"/>
        </w:rPr>
        <w:t>a</w:t>
      </w:r>
      <w:r w:rsidR="00A764AC" w:rsidRPr="00CB0709">
        <w:rPr>
          <w:rFonts w:ascii="Cambria" w:hAnsi="Cambria"/>
          <w:i/>
          <w:sz w:val="20"/>
          <w:szCs w:val="22"/>
        </w:rPr>
        <w:t xml:space="preserve"> za odpravo napak</w:t>
      </w:r>
    </w:p>
    <w:p w14:paraId="0334DF5B" w14:textId="77777777" w:rsidR="00DC7227" w:rsidRPr="001F0984" w:rsidRDefault="00DC7227" w:rsidP="00DC7227">
      <w:pPr>
        <w:widowControl w:val="0"/>
        <w:autoSpaceDE w:val="0"/>
        <w:autoSpaceDN w:val="0"/>
        <w:spacing w:before="1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18916457" w14:textId="02D3FF36" w:rsidR="007B470B" w:rsidRPr="006F0FB5" w:rsidRDefault="007B470B" w:rsidP="007B470B">
      <w:pPr>
        <w:autoSpaceDE w:val="0"/>
        <w:autoSpaceDN w:val="0"/>
        <w:adjustRightInd w:val="0"/>
        <w:jc w:val="center"/>
        <w:rPr>
          <w:rFonts w:ascii="Cambria" w:eastAsia="Calibri" w:hAnsi="Cambria" w:cs="Calibri"/>
          <w:b/>
          <w:iCs/>
          <w:sz w:val="22"/>
          <w:lang w:eastAsia="sl-SI"/>
        </w:rPr>
      </w:pPr>
      <w:r w:rsidRPr="006F0FB5">
        <w:rPr>
          <w:rFonts w:ascii="Cambria" w:eastAsia="Calibri" w:hAnsi="Cambria" w:cs="Calibri"/>
          <w:b/>
          <w:iCs/>
          <w:sz w:val="22"/>
          <w:lang w:eastAsia="sl-SI"/>
        </w:rPr>
        <w:t>MENIČNA IZJAVA S POOBLASTILOM ZA IZPOLNITEV</w:t>
      </w:r>
    </w:p>
    <w:p w14:paraId="1CC31967" w14:textId="77777777" w:rsidR="007B470B" w:rsidRPr="006F0FB5" w:rsidRDefault="007B470B" w:rsidP="007B470B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03B235F3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Ponudnik:</w:t>
      </w:r>
    </w:p>
    <w:p w14:paraId="66CC6139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rPr>
          <w:rFonts w:ascii="Cambria" w:eastAsia="Calibri" w:hAnsi="Cambria" w:cs="Calibri"/>
          <w:iCs/>
          <w:sz w:val="22"/>
          <w:lang w:eastAsia="sl-SI"/>
        </w:rPr>
      </w:pPr>
    </w:p>
    <w:p w14:paraId="49BABF84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1C5215CE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(firma in sedež družbe oziroma samostojnega podjetnika)</w:t>
      </w:r>
    </w:p>
    <w:p w14:paraId="141B3410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</w:p>
    <w:p w14:paraId="72A91470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Zakoniti zastopnik oz. pooblaščenec ponudnika:</w:t>
      </w:r>
    </w:p>
    <w:p w14:paraId="5B820997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rPr>
          <w:rFonts w:ascii="Cambria" w:eastAsia="Calibri" w:hAnsi="Cambria" w:cs="Calibri"/>
          <w:iCs/>
          <w:sz w:val="22"/>
          <w:lang w:eastAsia="sl-SI"/>
        </w:rPr>
      </w:pPr>
    </w:p>
    <w:p w14:paraId="26B6DE44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5079AC92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rPr>
          <w:rFonts w:ascii="Cambria" w:eastAsia="Calibri" w:hAnsi="Cambria" w:cs="Calibri"/>
          <w:iCs/>
          <w:sz w:val="22"/>
          <w:lang w:eastAsia="sl-SI"/>
        </w:rPr>
      </w:pPr>
    </w:p>
    <w:p w14:paraId="66DE3D05" w14:textId="609F392B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nepreklicno izjavljam, da pooblaščam naročnika </w:t>
      </w:r>
      <w:r w:rsidR="00B52DC6" w:rsidRPr="00B52DC6">
        <w:rPr>
          <w:rFonts w:ascii="Cambria" w:eastAsia="Calibri" w:hAnsi="Cambria" w:cs="Calibri"/>
          <w:iCs/>
          <w:sz w:val="22"/>
          <w:lang w:eastAsia="sl-SI"/>
        </w:rPr>
        <w:t>DOM STAREJŠIH OBČANOV NOVO MESTO, Šmihel 1, 8000 Novo mesto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, da lahko podpisano menico, ki je bila izročena kot jamstvo </w:t>
      </w:r>
      <w:r w:rsidRPr="00E26BD2">
        <w:rPr>
          <w:rFonts w:ascii="Cambria" w:eastAsia="Calibri" w:hAnsi="Cambria" w:cs="Calibri"/>
          <w:iCs/>
          <w:sz w:val="22"/>
          <w:lang w:eastAsia="sl-SI"/>
        </w:rPr>
        <w:t xml:space="preserve">za odpravo napak v jamčevalnem roku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za javni razpis »</w:t>
      </w:r>
      <w:r w:rsidR="00B52DC6" w:rsidRPr="00B52DC6">
        <w:rPr>
          <w:rFonts w:ascii="Cambria" w:eastAsia="Calibri" w:hAnsi="Cambria" w:cs="Calibri"/>
          <w:iCs/>
          <w:sz w:val="22"/>
          <w:lang w:eastAsia="sl-SI"/>
        </w:rPr>
        <w:t>Nabava in montaža opreme za prostore dnevnega centra in prostore za začasne namestitve« za sklop __________________________</w:t>
      </w:r>
      <w:r w:rsidR="005A1BFB">
        <w:rPr>
          <w:rFonts w:ascii="Cambria" w:eastAsia="Calibri" w:hAnsi="Cambria" w:cs="Calibri"/>
          <w:iCs/>
          <w:sz w:val="22"/>
          <w:lang w:eastAsia="sl-SI"/>
        </w:rPr>
        <w:t>,</w:t>
      </w:r>
      <w:r w:rsidR="005A1BFB" w:rsidRPr="005A1BFB">
        <w:rPr>
          <w:rFonts w:ascii="Cambria" w:eastAsia="Calibri" w:hAnsi="Cambria" w:cs="Calibri"/>
          <w:iCs/>
          <w:sz w:val="22"/>
          <w:lang w:eastAsia="sl-SI"/>
        </w:rPr>
        <w:t xml:space="preserve"> </w:t>
      </w:r>
      <w:r w:rsidR="005A1BFB">
        <w:rPr>
          <w:rFonts w:ascii="Cambria" w:eastAsia="Calibri" w:hAnsi="Cambria" w:cs="Calibri"/>
          <w:iCs/>
          <w:sz w:val="22"/>
          <w:lang w:eastAsia="sl-SI"/>
        </w:rPr>
        <w:t>objavljenega pod številko objave _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, skladno z določili </w:t>
      </w:r>
      <w:r>
        <w:rPr>
          <w:rFonts w:ascii="Cambria" w:eastAsia="Calibri" w:hAnsi="Cambria" w:cs="Calibri"/>
          <w:iCs/>
          <w:sz w:val="22"/>
          <w:lang w:eastAsia="sl-SI"/>
        </w:rPr>
        <w:t xml:space="preserve">sklenjene </w:t>
      </w:r>
      <w:bookmarkStart w:id="0" w:name="_GoBack"/>
      <w:r>
        <w:rPr>
          <w:rFonts w:ascii="Cambria" w:eastAsia="Calibri" w:hAnsi="Cambria" w:cs="Calibri"/>
          <w:iCs/>
          <w:sz w:val="22"/>
          <w:lang w:eastAsia="sl-SI"/>
        </w:rPr>
        <w:t>gradbene pogodbe št.______________,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razpisne dokumentacije</w:t>
      </w:r>
      <w:bookmarkEnd w:id="0"/>
      <w:r>
        <w:rPr>
          <w:rFonts w:ascii="Cambria" w:eastAsia="Calibri" w:hAnsi="Cambria" w:cs="Calibri"/>
          <w:iCs/>
          <w:sz w:val="22"/>
          <w:lang w:eastAsia="sl-SI"/>
        </w:rPr>
        <w:t xml:space="preserve">,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in prijave za predmetni javni razpis, po predhodnem obvestilu izpolni v vseh neizpolnjenih delih v višini 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EUR. Ponudnik se odreka vsem ugovorom proti tako izpolnjeni menici in se zavezuje menico plačati, ko dospe, v plačilo.</w:t>
      </w:r>
    </w:p>
    <w:p w14:paraId="76D7DCCD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523EAB91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Veljavnost menice do 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.</w:t>
      </w:r>
    </w:p>
    <w:p w14:paraId="4948C6B2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07FB7F85" w14:textId="18EC772D" w:rsidR="007B470B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color w:val="000000"/>
          <w:sz w:val="22"/>
          <w:lang w:eastAsia="sl-SI"/>
        </w:rPr>
      </w:pP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Menični znesek se nakaže naročniku </w:t>
      </w:r>
      <w:r w:rsidR="00B52DC6" w:rsidRPr="00B52DC6">
        <w:rPr>
          <w:rFonts w:ascii="Cambria" w:eastAsia="Calibri" w:hAnsi="Cambria" w:cs="Calibri"/>
          <w:iCs/>
          <w:sz w:val="22"/>
          <w:lang w:eastAsia="sl-SI"/>
        </w:rPr>
        <w:t>DOM STAREJŠIH OBČANOV NOVO MESTO, Šmihel 1, 8000 Novo mesto</w:t>
      </w:r>
      <w:r w:rsidR="00D44C98" w:rsidRPr="00D44C98">
        <w:rPr>
          <w:rFonts w:ascii="Cambria" w:eastAsia="Calibri" w:hAnsi="Cambria" w:cs="Calibri"/>
          <w:iCs/>
          <w:sz w:val="22"/>
          <w:lang w:eastAsia="sl-SI"/>
        </w:rPr>
        <w:t>,</w:t>
      </w: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 na račun, številka</w:t>
      </w:r>
      <w:r w:rsidRPr="006F0FB5">
        <w:rPr>
          <w:rFonts w:ascii="Georgia" w:eastAsia="Calibri" w:hAnsi="Georgia"/>
          <w:sz w:val="22"/>
          <w:szCs w:val="22"/>
        </w:rPr>
        <w:t xml:space="preserve"> </w:t>
      </w:r>
      <w:r w:rsidR="00B52DC6" w:rsidRPr="00B52DC6">
        <w:rPr>
          <w:rFonts w:ascii="Cambria" w:eastAsia="Calibri" w:hAnsi="Cambria" w:cs="Arial"/>
          <w:color w:val="000000"/>
          <w:sz w:val="22"/>
          <w:lang w:eastAsia="sl-SI"/>
        </w:rPr>
        <w:t>SI56 0110 0603 0267 612</w:t>
      </w:r>
      <w:r w:rsidR="00B42AFB" w:rsidRPr="00B42AFB">
        <w:rPr>
          <w:rFonts w:ascii="Cambria" w:eastAsia="Calibri" w:hAnsi="Cambria" w:cs="Arial"/>
          <w:color w:val="000000"/>
          <w:sz w:val="22"/>
          <w:lang w:eastAsia="sl-SI"/>
        </w:rPr>
        <w:t xml:space="preserve"> </w:t>
      </w: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(odprt </w:t>
      </w:r>
      <w:r>
        <w:rPr>
          <w:rFonts w:ascii="Cambria" w:eastAsia="Calibri" w:hAnsi="Cambria" w:cs="Arial"/>
          <w:color w:val="000000"/>
          <w:sz w:val="22"/>
          <w:lang w:eastAsia="sl-SI"/>
        </w:rPr>
        <w:t>pri</w:t>
      </w:r>
      <w:r w:rsidRPr="006F0FB5">
        <w:rPr>
          <w:rFonts w:ascii="Cambria" w:eastAsia="Calibri" w:hAnsi="Cambria" w:cs="Arial"/>
          <w:color w:val="000000"/>
          <w:sz w:val="22"/>
          <w:lang w:eastAsia="sl-SI"/>
        </w:rPr>
        <w:t>, Banka Slovenije Ljubljana)</w:t>
      </w:r>
      <w:r w:rsidRPr="006F0FB5">
        <w:rPr>
          <w:rFonts w:ascii="Cambria" w:eastAsia="Calibri" w:hAnsi="Cambria" w:cs="Calibri"/>
          <w:color w:val="000000"/>
          <w:sz w:val="22"/>
          <w:lang w:eastAsia="sl-SI"/>
        </w:rPr>
        <w:t xml:space="preserve">. </w:t>
      </w:r>
    </w:p>
    <w:p w14:paraId="5657D786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color w:val="000000"/>
          <w:sz w:val="22"/>
          <w:lang w:eastAsia="sl-SI"/>
        </w:rPr>
      </w:pPr>
    </w:p>
    <w:p w14:paraId="02F41117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Arial"/>
          <w:color w:val="000000"/>
          <w:sz w:val="22"/>
          <w:lang w:eastAsia="sl-SI"/>
        </w:rPr>
      </w:pPr>
      <w:r w:rsidRPr="006F0FB5">
        <w:rPr>
          <w:rFonts w:ascii="Cambria" w:eastAsia="Calibri" w:hAnsi="Cambria" w:cs="Arial"/>
          <w:color w:val="000000"/>
          <w:sz w:val="22"/>
          <w:lang w:eastAsia="sl-SI"/>
        </w:rPr>
        <w:t>Ponudnik izjavlja, da se zaveda pravnih posledic izdaje menice v zavarovanje. Menica naj se izpolni s klavzulo »BREZ PROTESTA«.</w:t>
      </w:r>
    </w:p>
    <w:p w14:paraId="684057ED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color w:val="000000"/>
          <w:sz w:val="22"/>
          <w:lang w:eastAsia="sl-SI"/>
        </w:rPr>
      </w:pPr>
    </w:p>
    <w:p w14:paraId="0779FE43" w14:textId="4FD844A2" w:rsidR="007B470B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Ponudnik hkrati POOBLAŠČA naročnika </w:t>
      </w:r>
      <w:r w:rsidR="00B52DC6" w:rsidRPr="00B52DC6">
        <w:rPr>
          <w:rFonts w:ascii="Cambria" w:eastAsia="Calibri" w:hAnsi="Cambria" w:cs="Calibri"/>
          <w:iCs/>
          <w:sz w:val="22"/>
          <w:lang w:eastAsia="sl-SI"/>
        </w:rPr>
        <w:t>DOM STAREJŠIH OBČANOV NOVO MESTO, Šmihel 1, 8000 Novo mesto</w:t>
      </w:r>
      <w:r w:rsidR="00D44C98" w:rsidRPr="00D44C98">
        <w:rPr>
          <w:rFonts w:ascii="Cambria" w:eastAsia="Calibri" w:hAnsi="Cambria" w:cs="Calibri"/>
          <w:iCs/>
          <w:sz w:val="22"/>
          <w:lang w:eastAsia="sl-SI"/>
        </w:rPr>
        <w:t xml:space="preserve">,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da predloži menico na unovčenje in izrecno dovoljujem banki izplačilo take menice. Tako dajem NALOG ZA PLAČILO oz. POOBLASTILO vsem spodaj navedenim bankam iz naslednjih mojih računov:</w:t>
      </w:r>
    </w:p>
    <w:p w14:paraId="0BDDEBE8" w14:textId="77777777" w:rsidR="00B52DC6" w:rsidRPr="006F0FB5" w:rsidRDefault="00B52DC6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6E1C0EAD" w14:textId="77777777" w:rsidR="007B470B" w:rsidRPr="006F0FB5" w:rsidRDefault="007B470B" w:rsidP="007B470B">
      <w:pPr>
        <w:autoSpaceDE w:val="0"/>
        <w:autoSpaceDN w:val="0"/>
        <w:adjustRightInd w:val="0"/>
        <w:spacing w:line="480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456C07D8" w14:textId="77777777" w:rsidR="007B470B" w:rsidRPr="006F0FB5" w:rsidRDefault="007B470B" w:rsidP="007B470B">
      <w:pPr>
        <w:autoSpaceDE w:val="0"/>
        <w:autoSpaceDN w:val="0"/>
        <w:adjustRightInd w:val="0"/>
        <w:spacing w:line="480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2F33E3F5" w14:textId="77777777" w:rsidR="007B470B" w:rsidRPr="006F0FB5" w:rsidRDefault="007B470B" w:rsidP="00B52DC6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14:paraId="4EDBACD3" w14:textId="77777777" w:rsidR="005A1BFB" w:rsidRDefault="005A1BFB" w:rsidP="007B470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0E5F2F22" w14:textId="77777777" w:rsidR="007B470B" w:rsidRPr="007B470B" w:rsidRDefault="007B470B" w:rsidP="007B470B">
      <w:pPr>
        <w:autoSpaceDE w:val="0"/>
        <w:autoSpaceDN w:val="0"/>
        <w:adjustRightInd w:val="0"/>
        <w:spacing w:line="360" w:lineRule="auto"/>
        <w:jc w:val="both"/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Datum: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  <w:t>Podpis in žig:</w:t>
      </w:r>
    </w:p>
    <w:sectPr w:rsidR="007B470B" w:rsidRPr="007B470B" w:rsidSect="00CB7EE2"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40295" w14:textId="77777777" w:rsidR="00701F84" w:rsidRDefault="00701F84">
      <w:r>
        <w:separator/>
      </w:r>
    </w:p>
  </w:endnote>
  <w:endnote w:type="continuationSeparator" w:id="0">
    <w:p w14:paraId="493D1268" w14:textId="77777777" w:rsidR="00701F84" w:rsidRDefault="0070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9BC03" w14:textId="77777777" w:rsidR="00EB3523" w:rsidRPr="00D44C98" w:rsidRDefault="00EB3523" w:rsidP="00EB3523">
    <w:pPr>
      <w:tabs>
        <w:tab w:val="center" w:pos="4536"/>
        <w:tab w:val="right" w:pos="9072"/>
      </w:tabs>
      <w:jc w:val="center"/>
      <w:rPr>
        <w:rFonts w:ascii="Cambria" w:eastAsia="Calibri" w:hAnsi="Cambria"/>
        <w:iCs/>
        <w:sz w:val="20"/>
        <w:szCs w:val="20"/>
        <w:lang w:val="x-none" w:eastAsia="x-none"/>
      </w:rPr>
    </w:pPr>
    <w:r w:rsidRPr="00D44C98">
      <w:rPr>
        <w:rFonts w:ascii="Cambria" w:eastAsia="Calibri" w:hAnsi="Cambria"/>
        <w:iCs/>
        <w:sz w:val="20"/>
        <w:szCs w:val="20"/>
        <w:lang w:eastAsia="x-none"/>
      </w:rPr>
      <w:t xml:space="preserve">Stran 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begin"/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instrText>PAGE</w:instrTex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separate"/>
    </w:r>
    <w:r w:rsidR="00B52DC6">
      <w:rPr>
        <w:rFonts w:ascii="Cambria" w:eastAsia="Calibri" w:hAnsi="Cambria"/>
        <w:b/>
        <w:bCs/>
        <w:iCs/>
        <w:noProof/>
        <w:sz w:val="20"/>
        <w:szCs w:val="20"/>
        <w:lang w:val="x-none" w:eastAsia="x-none"/>
      </w:rPr>
      <w:t>1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end"/>
    </w:r>
    <w:r w:rsidRPr="00D44C98">
      <w:rPr>
        <w:rFonts w:ascii="Cambria" w:eastAsia="Calibri" w:hAnsi="Cambria"/>
        <w:iCs/>
        <w:sz w:val="20"/>
        <w:szCs w:val="20"/>
        <w:lang w:eastAsia="x-none"/>
      </w:rPr>
      <w:t xml:space="preserve"> od 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begin"/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instrText>NUMPAGES</w:instrTex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separate"/>
    </w:r>
    <w:r w:rsidR="00B52DC6">
      <w:rPr>
        <w:rFonts w:ascii="Cambria" w:eastAsia="Calibri" w:hAnsi="Cambria"/>
        <w:b/>
        <w:bCs/>
        <w:iCs/>
        <w:noProof/>
        <w:sz w:val="20"/>
        <w:szCs w:val="20"/>
        <w:lang w:val="x-none" w:eastAsia="x-none"/>
      </w:rPr>
      <w:t>1</w:t>
    </w:r>
    <w:r w:rsidRPr="00D44C9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end"/>
    </w:r>
  </w:p>
  <w:p w14:paraId="629E9C60" w14:textId="77777777" w:rsidR="00800340" w:rsidRPr="00AA04C3" w:rsidRDefault="00800340" w:rsidP="007D39E5">
    <w:pPr>
      <w:pStyle w:val="Nog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C1BB0" w14:textId="77777777" w:rsidR="00701F84" w:rsidRDefault="00701F84">
      <w:r>
        <w:separator/>
      </w:r>
    </w:p>
  </w:footnote>
  <w:footnote w:type="continuationSeparator" w:id="0">
    <w:p w14:paraId="343B741D" w14:textId="77777777" w:rsidR="00701F84" w:rsidRDefault="00701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D2061"/>
    <w:multiLevelType w:val="hybridMultilevel"/>
    <w:tmpl w:val="A1EC4756"/>
    <w:lvl w:ilvl="0" w:tplc="1E7E41E0">
      <w:start w:val="1"/>
      <w:numFmt w:val="decimal"/>
      <w:lvlText w:val="%1."/>
      <w:lvlJc w:val="left"/>
      <w:pPr>
        <w:ind w:left="16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l" w:eastAsia="sl" w:bidi="sl"/>
      </w:rPr>
    </w:lvl>
    <w:lvl w:ilvl="1" w:tplc="9E023F8C">
      <w:numFmt w:val="bullet"/>
      <w:lvlText w:val="•"/>
      <w:lvlJc w:val="left"/>
      <w:pPr>
        <w:ind w:left="1066" w:hanging="284"/>
      </w:pPr>
      <w:rPr>
        <w:rFonts w:hint="default"/>
        <w:lang w:val="sl" w:eastAsia="sl" w:bidi="sl"/>
      </w:rPr>
    </w:lvl>
    <w:lvl w:ilvl="2" w:tplc="3524248E">
      <w:numFmt w:val="bullet"/>
      <w:lvlText w:val="•"/>
      <w:lvlJc w:val="left"/>
      <w:pPr>
        <w:ind w:left="1973" w:hanging="284"/>
      </w:pPr>
      <w:rPr>
        <w:rFonts w:hint="default"/>
        <w:lang w:val="sl" w:eastAsia="sl" w:bidi="sl"/>
      </w:rPr>
    </w:lvl>
    <w:lvl w:ilvl="3" w:tplc="B2DEA116">
      <w:numFmt w:val="bullet"/>
      <w:lvlText w:val="•"/>
      <w:lvlJc w:val="left"/>
      <w:pPr>
        <w:ind w:left="2879" w:hanging="284"/>
      </w:pPr>
      <w:rPr>
        <w:rFonts w:hint="default"/>
        <w:lang w:val="sl" w:eastAsia="sl" w:bidi="sl"/>
      </w:rPr>
    </w:lvl>
    <w:lvl w:ilvl="4" w:tplc="4CDC0552">
      <w:numFmt w:val="bullet"/>
      <w:lvlText w:val="•"/>
      <w:lvlJc w:val="left"/>
      <w:pPr>
        <w:ind w:left="3786" w:hanging="284"/>
      </w:pPr>
      <w:rPr>
        <w:rFonts w:hint="default"/>
        <w:lang w:val="sl" w:eastAsia="sl" w:bidi="sl"/>
      </w:rPr>
    </w:lvl>
    <w:lvl w:ilvl="5" w:tplc="9B6ADB34">
      <w:numFmt w:val="bullet"/>
      <w:lvlText w:val="•"/>
      <w:lvlJc w:val="left"/>
      <w:pPr>
        <w:ind w:left="4693" w:hanging="284"/>
      </w:pPr>
      <w:rPr>
        <w:rFonts w:hint="default"/>
        <w:lang w:val="sl" w:eastAsia="sl" w:bidi="sl"/>
      </w:rPr>
    </w:lvl>
    <w:lvl w:ilvl="6" w:tplc="15B88FBE">
      <w:numFmt w:val="bullet"/>
      <w:lvlText w:val="•"/>
      <w:lvlJc w:val="left"/>
      <w:pPr>
        <w:ind w:left="5599" w:hanging="284"/>
      </w:pPr>
      <w:rPr>
        <w:rFonts w:hint="default"/>
        <w:lang w:val="sl" w:eastAsia="sl" w:bidi="sl"/>
      </w:rPr>
    </w:lvl>
    <w:lvl w:ilvl="7" w:tplc="03FE8740">
      <w:numFmt w:val="bullet"/>
      <w:lvlText w:val="•"/>
      <w:lvlJc w:val="left"/>
      <w:pPr>
        <w:ind w:left="6506" w:hanging="284"/>
      </w:pPr>
      <w:rPr>
        <w:rFonts w:hint="default"/>
        <w:lang w:val="sl" w:eastAsia="sl" w:bidi="sl"/>
      </w:rPr>
    </w:lvl>
    <w:lvl w:ilvl="8" w:tplc="387072E6">
      <w:numFmt w:val="bullet"/>
      <w:lvlText w:val="•"/>
      <w:lvlJc w:val="left"/>
      <w:pPr>
        <w:ind w:left="7413" w:hanging="284"/>
      </w:pPr>
      <w:rPr>
        <w:rFonts w:hint="default"/>
        <w:lang w:val="sl" w:eastAsia="sl" w:bidi="sl"/>
      </w:rPr>
    </w:lvl>
  </w:abstractNum>
  <w:abstractNum w:abstractNumId="2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monb">
    <w15:presenceInfo w15:providerId="AD" w15:userId="S-1-5-21-85399263-3703996856-190930493-1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CC"/>
    <w:rsid w:val="00001371"/>
    <w:rsid w:val="000269C4"/>
    <w:rsid w:val="00027CA8"/>
    <w:rsid w:val="00056612"/>
    <w:rsid w:val="000640C1"/>
    <w:rsid w:val="000675F3"/>
    <w:rsid w:val="0009020D"/>
    <w:rsid w:val="00094A59"/>
    <w:rsid w:val="000C01E7"/>
    <w:rsid w:val="000E3F73"/>
    <w:rsid w:val="001104A6"/>
    <w:rsid w:val="00144DD9"/>
    <w:rsid w:val="00152A5C"/>
    <w:rsid w:val="00153B84"/>
    <w:rsid w:val="00154FF6"/>
    <w:rsid w:val="0015735F"/>
    <w:rsid w:val="00160228"/>
    <w:rsid w:val="00172229"/>
    <w:rsid w:val="00194EA6"/>
    <w:rsid w:val="001A0BDA"/>
    <w:rsid w:val="001C23FC"/>
    <w:rsid w:val="001E7627"/>
    <w:rsid w:val="001F0984"/>
    <w:rsid w:val="001F1D23"/>
    <w:rsid w:val="002040BF"/>
    <w:rsid w:val="0023521B"/>
    <w:rsid w:val="00241681"/>
    <w:rsid w:val="00245156"/>
    <w:rsid w:val="002607C7"/>
    <w:rsid w:val="00266AF4"/>
    <w:rsid w:val="00272023"/>
    <w:rsid w:val="00273ACC"/>
    <w:rsid w:val="002844B2"/>
    <w:rsid w:val="002C1165"/>
    <w:rsid w:val="002C294C"/>
    <w:rsid w:val="002D6FFF"/>
    <w:rsid w:val="002E07FF"/>
    <w:rsid w:val="002E2A18"/>
    <w:rsid w:val="002F262A"/>
    <w:rsid w:val="00317102"/>
    <w:rsid w:val="00366A81"/>
    <w:rsid w:val="00380F58"/>
    <w:rsid w:val="00390873"/>
    <w:rsid w:val="003946C4"/>
    <w:rsid w:val="003A14D0"/>
    <w:rsid w:val="003C3D8B"/>
    <w:rsid w:val="003D0104"/>
    <w:rsid w:val="003D6A8C"/>
    <w:rsid w:val="003F11BB"/>
    <w:rsid w:val="003F1523"/>
    <w:rsid w:val="00415AF5"/>
    <w:rsid w:val="00430DB9"/>
    <w:rsid w:val="00451508"/>
    <w:rsid w:val="00462BAA"/>
    <w:rsid w:val="00463EE8"/>
    <w:rsid w:val="00466932"/>
    <w:rsid w:val="00475AD7"/>
    <w:rsid w:val="0048589E"/>
    <w:rsid w:val="004A236E"/>
    <w:rsid w:val="004A547E"/>
    <w:rsid w:val="004B1C2D"/>
    <w:rsid w:val="004B2289"/>
    <w:rsid w:val="004B5E72"/>
    <w:rsid w:val="004B797C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329FD"/>
    <w:rsid w:val="00560335"/>
    <w:rsid w:val="00571DC9"/>
    <w:rsid w:val="005A1A49"/>
    <w:rsid w:val="005A1BFB"/>
    <w:rsid w:val="005C14C3"/>
    <w:rsid w:val="005D69D7"/>
    <w:rsid w:val="005E451A"/>
    <w:rsid w:val="005E6247"/>
    <w:rsid w:val="005E667F"/>
    <w:rsid w:val="005F2E04"/>
    <w:rsid w:val="0062638A"/>
    <w:rsid w:val="0064035B"/>
    <w:rsid w:val="006435C4"/>
    <w:rsid w:val="00643F88"/>
    <w:rsid w:val="006467D8"/>
    <w:rsid w:val="006640B7"/>
    <w:rsid w:val="00667B44"/>
    <w:rsid w:val="0067413A"/>
    <w:rsid w:val="006D1300"/>
    <w:rsid w:val="006D5C2D"/>
    <w:rsid w:val="006D6669"/>
    <w:rsid w:val="00701F84"/>
    <w:rsid w:val="00716E51"/>
    <w:rsid w:val="0073513B"/>
    <w:rsid w:val="00757395"/>
    <w:rsid w:val="0078678A"/>
    <w:rsid w:val="007935CD"/>
    <w:rsid w:val="007A3AC8"/>
    <w:rsid w:val="007B34BB"/>
    <w:rsid w:val="007B470B"/>
    <w:rsid w:val="007D39E5"/>
    <w:rsid w:val="007E5EE4"/>
    <w:rsid w:val="00800340"/>
    <w:rsid w:val="00817A40"/>
    <w:rsid w:val="008345D6"/>
    <w:rsid w:val="00847978"/>
    <w:rsid w:val="0086356B"/>
    <w:rsid w:val="00865BED"/>
    <w:rsid w:val="00885CBA"/>
    <w:rsid w:val="008B607B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85429"/>
    <w:rsid w:val="0099184E"/>
    <w:rsid w:val="00992B7A"/>
    <w:rsid w:val="00995A6B"/>
    <w:rsid w:val="00997F16"/>
    <w:rsid w:val="009A51BE"/>
    <w:rsid w:val="009C679A"/>
    <w:rsid w:val="009F6DD4"/>
    <w:rsid w:val="00A05486"/>
    <w:rsid w:val="00A164A1"/>
    <w:rsid w:val="00A240CE"/>
    <w:rsid w:val="00A764AC"/>
    <w:rsid w:val="00A80B91"/>
    <w:rsid w:val="00AA04C3"/>
    <w:rsid w:val="00AA6F28"/>
    <w:rsid w:val="00AC0C54"/>
    <w:rsid w:val="00AC5CE6"/>
    <w:rsid w:val="00AC701A"/>
    <w:rsid w:val="00AD5EE9"/>
    <w:rsid w:val="00AE092F"/>
    <w:rsid w:val="00AF3C5B"/>
    <w:rsid w:val="00B04E55"/>
    <w:rsid w:val="00B240E7"/>
    <w:rsid w:val="00B2773A"/>
    <w:rsid w:val="00B42AFB"/>
    <w:rsid w:val="00B52DC6"/>
    <w:rsid w:val="00B66B66"/>
    <w:rsid w:val="00B84B3D"/>
    <w:rsid w:val="00B91335"/>
    <w:rsid w:val="00B97630"/>
    <w:rsid w:val="00BA07FA"/>
    <w:rsid w:val="00BE76DA"/>
    <w:rsid w:val="00BF3C95"/>
    <w:rsid w:val="00BF6AD8"/>
    <w:rsid w:val="00C00D18"/>
    <w:rsid w:val="00C13880"/>
    <w:rsid w:val="00C27284"/>
    <w:rsid w:val="00C354A2"/>
    <w:rsid w:val="00C931EC"/>
    <w:rsid w:val="00C93D81"/>
    <w:rsid w:val="00C94309"/>
    <w:rsid w:val="00C96878"/>
    <w:rsid w:val="00CA21E2"/>
    <w:rsid w:val="00CB0709"/>
    <w:rsid w:val="00CB35CB"/>
    <w:rsid w:val="00CB72B2"/>
    <w:rsid w:val="00CB7EE2"/>
    <w:rsid w:val="00CC1B2B"/>
    <w:rsid w:val="00CC7418"/>
    <w:rsid w:val="00CD7748"/>
    <w:rsid w:val="00D123B0"/>
    <w:rsid w:val="00D23933"/>
    <w:rsid w:val="00D4087F"/>
    <w:rsid w:val="00D40C15"/>
    <w:rsid w:val="00D43EF5"/>
    <w:rsid w:val="00D44C98"/>
    <w:rsid w:val="00D553B3"/>
    <w:rsid w:val="00D71855"/>
    <w:rsid w:val="00D745E1"/>
    <w:rsid w:val="00D754F1"/>
    <w:rsid w:val="00D84EC0"/>
    <w:rsid w:val="00D9016D"/>
    <w:rsid w:val="00D90380"/>
    <w:rsid w:val="00D97C5D"/>
    <w:rsid w:val="00DC7227"/>
    <w:rsid w:val="00DE08D9"/>
    <w:rsid w:val="00DE15F3"/>
    <w:rsid w:val="00E51A38"/>
    <w:rsid w:val="00E52401"/>
    <w:rsid w:val="00E5708A"/>
    <w:rsid w:val="00E61FEC"/>
    <w:rsid w:val="00E623DA"/>
    <w:rsid w:val="00E81DA8"/>
    <w:rsid w:val="00E81DAD"/>
    <w:rsid w:val="00EA6159"/>
    <w:rsid w:val="00EB3523"/>
    <w:rsid w:val="00EB3D3E"/>
    <w:rsid w:val="00EC25B0"/>
    <w:rsid w:val="00EF398E"/>
    <w:rsid w:val="00EF6AB2"/>
    <w:rsid w:val="00EF7864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E0D31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9007D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val="sl-SI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05661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val="sl-SI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1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7D39E5"/>
    <w:rPr>
      <w:sz w:val="24"/>
      <w:szCs w:val="24"/>
      <w:lang w:eastAsia="en-US"/>
    </w:rPr>
  </w:style>
  <w:style w:type="character" w:customStyle="1" w:styleId="Naslov4Znak">
    <w:name w:val="Naslov 4 Znak"/>
    <w:link w:val="Naslov4"/>
    <w:semiHidden/>
    <w:rsid w:val="00056612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val="sl-SI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05661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val="sl-SI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1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7D39E5"/>
    <w:rPr>
      <w:sz w:val="24"/>
      <w:szCs w:val="24"/>
      <w:lang w:eastAsia="en-US"/>
    </w:rPr>
  </w:style>
  <w:style w:type="character" w:customStyle="1" w:styleId="Naslov4Znak">
    <w:name w:val="Naslov 4 Znak"/>
    <w:link w:val="Naslov4"/>
    <w:semiHidden/>
    <w:rsid w:val="00056612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083EA-A398-47C3-AB77-C4BD3A6D1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17</TotalTime>
  <Pages>1</Pages>
  <Words>251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Uporabnik</cp:lastModifiedBy>
  <cp:revision>12</cp:revision>
  <cp:lastPrinted>2013-01-10T11:20:00Z</cp:lastPrinted>
  <dcterms:created xsi:type="dcterms:W3CDTF">2021-11-24T13:48:00Z</dcterms:created>
  <dcterms:modified xsi:type="dcterms:W3CDTF">2022-07-19T11:38:00Z</dcterms:modified>
</cp:coreProperties>
</file>